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3B268C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532B" w:rsidRPr="002C532B">
        <w:rPr>
          <w:b/>
          <w:noProof/>
          <w:sz w:val="24"/>
        </w:rPr>
        <w:t>C1-225142</w:t>
      </w:r>
    </w:p>
    <w:p w14:paraId="17A97865" w14:textId="0F456623" w:rsidR="00123179" w:rsidRDefault="00123179" w:rsidP="00123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784C0E">
        <w:rPr>
          <w:b/>
          <w:noProof/>
          <w:sz w:val="24"/>
        </w:rPr>
        <w:t>C1-</w:t>
      </w:r>
      <w:r w:rsidRPr="0054477D">
        <w:rPr>
          <w:b/>
          <w:noProof/>
          <w:sz w:val="24"/>
        </w:rPr>
        <w:t>22</w:t>
      </w:r>
      <w:r w:rsidR="005B7EE5"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67427C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F1C29" w:rsidR="001E41F3" w:rsidRPr="00410371" w:rsidRDefault="0054477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505F74" w:rsidR="001E41F3" w:rsidRPr="00F72C6B" w:rsidRDefault="00970E9D" w:rsidP="002C53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BE448" w:rsidR="001E41F3" w:rsidRPr="00410371" w:rsidRDefault="0067427C" w:rsidP="004B5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4B57B5">
              <w:rPr>
                <w:b/>
                <w:noProof/>
                <w:sz w:val="28"/>
              </w:rPr>
              <w:t>5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ED046F">
              <w:rPr>
                <w:b/>
                <w:noProof/>
                <w:sz w:val="28"/>
              </w:rPr>
              <w:t>1</w:t>
            </w:r>
            <w:r w:rsidR="004B57B5">
              <w:rPr>
                <w:b/>
                <w:noProof/>
                <w:sz w:val="28"/>
              </w:rPr>
              <w:t>4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E3199" w:rsidR="001E41F3" w:rsidRDefault="002D6377" w:rsidP="002D6377">
            <w:pPr>
              <w:pStyle w:val="CRCoverPage"/>
              <w:spacing w:after="0"/>
              <w:ind w:left="100"/>
              <w:rPr>
                <w:noProof/>
              </w:rPr>
            </w:pPr>
            <w:r w:rsidRPr="002D6377">
              <w:rPr>
                <w:noProof/>
              </w:rPr>
              <w:t>Plugtest issue 10.1.</w:t>
            </w:r>
            <w:r>
              <w:rPr>
                <w:noProof/>
              </w:rPr>
              <w:t>1</w:t>
            </w:r>
            <w:r w:rsidRPr="002D6377">
              <w:rPr>
                <w:noProof/>
              </w:rPr>
              <w:t xml:space="preserve"> of May 2022</w:t>
            </w:r>
            <w:r>
              <w:rPr>
                <w:noProof/>
              </w:rPr>
              <w:t>:</w:t>
            </w:r>
            <w:r w:rsidRPr="002D6377">
              <w:rPr>
                <w:noProof/>
              </w:rPr>
              <w:t xml:space="preserve"> </w:t>
            </w:r>
            <w:r>
              <w:rPr>
                <w:noProof/>
              </w:rPr>
              <w:t>Fix for r</w:t>
            </w:r>
            <w:r w:rsidR="007E452B">
              <w:rPr>
                <w:noProof/>
              </w:rPr>
              <w:t xml:space="preserve">outing </w:t>
            </w:r>
            <w:r w:rsidR="0072688C">
              <w:rPr>
                <w:noProof/>
              </w:rPr>
              <w:t xml:space="preserve">of </w:t>
            </w:r>
            <w:r w:rsidR="00E00049">
              <w:t xml:space="preserve">remotely </w:t>
            </w:r>
            <w:r w:rsidR="0072688C">
              <w:t xml:space="preserve">initiated </w:t>
            </w:r>
            <w:r w:rsidR="0072688C">
              <w:rPr>
                <w:noProof/>
              </w:rPr>
              <w:t xml:space="preserve">private </w:t>
            </w:r>
            <w:r w:rsidR="0072688C">
              <w:t xml:space="preserve">call </w:t>
            </w:r>
            <w:r w:rsidR="0072688C" w:rsidRPr="004346C1">
              <w:t>re</w:t>
            </w:r>
            <w:r>
              <w:t>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E3131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9306B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2E4DE" w:rsidR="001E41F3" w:rsidRDefault="0058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7E446" w:rsidR="001E41F3" w:rsidRDefault="00C93C56" w:rsidP="00586B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6B81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5DCB" w14:textId="77777777" w:rsidR="002C498B" w:rsidRDefault="002C498B" w:rsidP="002C498B">
            <w:pPr>
              <w:pStyle w:val="CRCoverPage"/>
              <w:spacing w:after="0"/>
              <w:ind w:left="100"/>
            </w:pPr>
            <w:r>
              <w:t xml:space="preserve">The client procedure for setting the Request-URI incorrectly implied that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originating MCPTT ID of remotely initiated </w:t>
            </w:r>
            <w:r>
              <w:rPr>
                <w:noProof/>
              </w:rPr>
              <w:t xml:space="preserve">private </w:t>
            </w:r>
            <w:r>
              <w:t xml:space="preserve">call request should be used while sending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message, and also client cant determine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of the </w:t>
            </w:r>
            <w:r>
              <w:rPr>
                <w:noProof/>
              </w:rPr>
              <w:t xml:space="preserve">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  <w:p w14:paraId="708AA7DE" w14:textId="5D57F7CE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should be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8FFE2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6D0FD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>
              <w:rPr>
                <w:noProof/>
              </w:rPr>
              <w:t xml:space="preserve">response with incorrect Request-URI cant be delivered to 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C16" w:rsidR="001E41F3" w:rsidRDefault="0013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766D9B" w:rsidR="008863B9" w:rsidRDefault="008863B9" w:rsidP="00C50A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ADE8D6B" w14:textId="77777777" w:rsidR="00884D89" w:rsidRDefault="00884D89" w:rsidP="00884D89">
      <w:pPr>
        <w:pStyle w:val="Heading5"/>
      </w:pPr>
      <w:bookmarkStart w:id="2" w:name="_Toc20156233"/>
      <w:bookmarkStart w:id="3" w:name="_Toc27501390"/>
      <w:bookmarkStart w:id="4" w:name="_Toc36049516"/>
      <w:bookmarkStart w:id="5" w:name="_Toc45210282"/>
      <w:bookmarkStart w:id="6" w:name="_Toc51861107"/>
      <w:bookmarkStart w:id="7" w:name="_Toc106980108"/>
      <w:bookmarkStart w:id="8" w:name="_Toc11409896"/>
      <w:bookmarkStart w:id="9" w:name="_Toc27500224"/>
      <w:bookmarkStart w:id="10" w:name="_Toc45209164"/>
      <w:bookmarkStart w:id="11" w:name="_Toc107002079"/>
      <w:r>
        <w:t>11.1.7.2.2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private call </w:t>
      </w:r>
      <w:r>
        <w:t>request</w:t>
      </w:r>
      <w:bookmarkEnd w:id="8"/>
      <w:bookmarkEnd w:id="9"/>
      <w:bookmarkEnd w:id="10"/>
      <w:bookmarkEnd w:id="11"/>
    </w:p>
    <w:p w14:paraId="36E40EF9" w14:textId="77777777" w:rsidR="00884D89" w:rsidRDefault="00884D89" w:rsidP="00884D89">
      <w:r>
        <w:rPr>
          <w:noProof/>
        </w:rPr>
        <w:t xml:space="preserve">Upon receiving a </w:t>
      </w:r>
      <w:r>
        <w:t xml:space="preserve">"SIP MESSAGE request for remotely initiated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661F3CC6" w14:textId="77777777" w:rsidR="00884D89" w:rsidRDefault="00884D89" w:rsidP="00884D89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 xml:space="preserve">MCPTT user that a remotely initiated </w:t>
      </w:r>
      <w: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</w:p>
    <w:p w14:paraId="576B5B5C" w14:textId="77777777" w:rsidR="00884D89" w:rsidRDefault="00884D89" w:rsidP="00884D89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identified MCPTT user from the </w:t>
      </w:r>
      <w:r>
        <w:t>&lt;mcptt-called-party-id&gt; element contained in the &lt;mcptt-Params&gt; element of the &lt;mcpttinfo&gt; element contained in the application/vnd.3gpp.mcptt-info+xml MIME body contained in the received SIP MESSAGE request;</w:t>
      </w:r>
    </w:p>
    <w:p w14:paraId="4C9CB3AF" w14:textId="77777777" w:rsidR="00884D89" w:rsidRDefault="00884D89" w:rsidP="00884D89">
      <w:pPr>
        <w:pStyle w:val="B1"/>
      </w:pPr>
      <w:r>
        <w:t>3)</w:t>
      </w:r>
      <w:r>
        <w:tab/>
        <w:t>if according to local policy on-demand sessions are to be used for remotely initiated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32A6238E" w14:textId="77777777" w:rsidR="00884D89" w:rsidRDefault="00884D89" w:rsidP="00884D89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2AAED667" w14:textId="77777777" w:rsidR="00884D89" w:rsidRDefault="00884D89" w:rsidP="00884D89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106402C4" w14:textId="77777777" w:rsidR="00884D89" w:rsidRDefault="00884D89" w:rsidP="00884D89">
      <w:pPr>
        <w:pStyle w:val="B3"/>
      </w:pPr>
      <w:r>
        <w:t>ii)</w:t>
      </w:r>
      <w:r>
        <w:tab/>
        <w:t xml:space="preserve">if a SIP 180 </w:t>
      </w:r>
      <w:r w:rsidRPr="00391CC0">
        <w:t xml:space="preserve">(Ringing) </w:t>
      </w:r>
      <w:r>
        <w:t xml:space="preserve">response or SIP 183 </w:t>
      </w:r>
      <w:r w:rsidRPr="00391CC0">
        <w:t>(Session Progress)</w:t>
      </w:r>
      <w:r>
        <w:t xml:space="preserve"> response is received to the </w:t>
      </w:r>
      <w:r w:rsidRPr="00391CC0">
        <w:t xml:space="preserve">to the </w:t>
      </w:r>
      <w:r>
        <w:t xml:space="preserve">sent SIP INVITE request, 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progress; and</w:t>
      </w:r>
    </w:p>
    <w:p w14:paraId="67CAC868" w14:textId="77777777" w:rsidR="00884D89" w:rsidRDefault="00884D89" w:rsidP="00884D89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remotely initiated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69772841" w14:textId="77777777" w:rsidR="00884D89" w:rsidRDefault="00884D89" w:rsidP="00884D89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1B5023BA" w14:textId="77777777" w:rsidR="00884D89" w:rsidRDefault="00884D89" w:rsidP="00884D89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6C774F70" w14:textId="77777777" w:rsidR="00884D89" w:rsidRDefault="00884D89" w:rsidP="00884D89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progress.</w:t>
      </w:r>
    </w:p>
    <w:p w14:paraId="382F76B8" w14:textId="77777777" w:rsidR="00884D89" w:rsidRDefault="00884D89" w:rsidP="00884D89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0FEA5494" w14:textId="77777777" w:rsidR="00884D89" w:rsidRDefault="00884D89" w:rsidP="00884D89">
      <w:pPr>
        <w:pStyle w:val="B1"/>
      </w:pPr>
      <w:r>
        <w:t>1)</w:t>
      </w:r>
      <w:r>
        <w:tab/>
        <w:t>if:</w:t>
      </w:r>
    </w:p>
    <w:p w14:paraId="2BBB5C2D" w14:textId="77777777" w:rsidR="00884D89" w:rsidRDefault="00884D89" w:rsidP="00884D89">
      <w:pPr>
        <w:pStyle w:val="B2"/>
      </w:pPr>
      <w:r>
        <w:t>a)</w:t>
      </w:r>
      <w:r>
        <w:tab/>
        <w:t xml:space="preserve">the MCPTT ID of the </w:t>
      </w:r>
      <w:r>
        <w:rPr>
          <w:noProof/>
        </w:rPr>
        <w:t xml:space="preserve">identified MCPTT user is identical to the &lt;mcptt-calling-user-id&gt; element </w:t>
      </w:r>
      <w:r>
        <w:t>contained in the &lt;mcptt-Params&gt; element of the &lt;mcpttinfo&gt; element contained in the application/vnd.3gpp.mcptt-info+xml MIME body contained in the received SIP MESSAGE request: and</w:t>
      </w:r>
    </w:p>
    <w:p w14:paraId="4DCBFCD8" w14:textId="77777777" w:rsidR="00884D89" w:rsidRDefault="00884D89" w:rsidP="00884D89">
      <w:pPr>
        <w:pStyle w:val="B2"/>
        <w:rPr>
          <w:noProof/>
        </w:rPr>
      </w:pPr>
      <w:r>
        <w:t>b)</w:t>
      </w:r>
      <w:r>
        <w:tab/>
        <w:t>the procedures of clause 11</w:t>
      </w:r>
      <w:r w:rsidRPr="00C20EFE">
        <w:t>.1.1.2.1.1</w:t>
      </w:r>
      <w:r>
        <w:t xml:space="preserve"> or clause 11.1.1.2.2.1 were successful in originating an MCPTT private call to the </w:t>
      </w:r>
      <w:r>
        <w:rPr>
          <w:noProof/>
        </w:rPr>
        <w:t>identified MCPTT user;</w:t>
      </w:r>
    </w:p>
    <w:p w14:paraId="25AFC3C9" w14:textId="77777777" w:rsidR="00884D89" w:rsidRDefault="00884D89" w:rsidP="00884D89">
      <w:pPr>
        <w:pStyle w:val="B1"/>
        <w:rPr>
          <w:noProof/>
        </w:rPr>
      </w:pPr>
      <w:r>
        <w:rPr>
          <w:noProof/>
        </w:rPr>
        <w:tab/>
        <w:t>then:</w:t>
      </w:r>
    </w:p>
    <w:p w14:paraId="62F6BD46" w14:textId="77777777" w:rsidR="00884D89" w:rsidRDefault="00884D89" w:rsidP="00884D89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shall skip the remaining steps of the current clause;</w:t>
      </w:r>
    </w:p>
    <w:p w14:paraId="2EC81CAB" w14:textId="77777777" w:rsidR="00884D89" w:rsidRDefault="00884D89" w:rsidP="00884D89">
      <w:pPr>
        <w:pStyle w:val="NO"/>
      </w:pPr>
      <w:r>
        <w:t>NOTE:</w:t>
      </w:r>
      <w:r>
        <w:tab/>
        <w:t xml:space="preserve">In this case, it is not necessary to send a response to the sender of the </w:t>
      </w:r>
      <w:r w:rsidRPr="00A26FD9">
        <w:t>remotely initiated private call request</w:t>
      </w:r>
      <w:r>
        <w:t xml:space="preserve"> as the sender and the terminating party of the successful private call origination are the same user and will be aware of the request's outcome.</w:t>
      </w:r>
    </w:p>
    <w:p w14:paraId="4E0097B9" w14:textId="77777777" w:rsidR="00884D89" w:rsidRDefault="00884D89" w:rsidP="00884D89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07C9789D" w14:textId="77777777" w:rsidR="00884D89" w:rsidRPr="0073469F" w:rsidRDefault="00884D89" w:rsidP="00884D89">
      <w:pPr>
        <w:pStyle w:val="B2"/>
      </w:pPr>
      <w:r>
        <w:lastRenderedPageBreak/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5724E1CC" w14:textId="77777777" w:rsidR="00884D89" w:rsidRPr="0073469F" w:rsidRDefault="00884D89" w:rsidP="00884D89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3CF722E1" w14:textId="77777777" w:rsidR="00884D89" w:rsidRPr="0073469F" w:rsidRDefault="00884D89" w:rsidP="00884D89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7001EE6C" w14:textId="77777777" w:rsidR="00884D89" w:rsidRDefault="00884D89" w:rsidP="00884D89">
      <w:pPr>
        <w:pStyle w:val="B2"/>
      </w:pPr>
      <w:r>
        <w:t>d)</w:t>
      </w:r>
      <w:r>
        <w:tab/>
      </w:r>
      <w:r w:rsidRPr="00372439">
        <w:t>shall include in an application/resource-lists+xml MIME body</w:t>
      </w:r>
      <w:r>
        <w:t xml:space="preserve"> </w:t>
      </w:r>
      <w:r w:rsidRPr="00372439">
        <w:t>the MCPTT ID contained in the &lt;mcptt-calling-user-id&gt; element in the application/ vnd.3gpp.mcptt-info+xml MIME body of the received SIP MESSAGE request;</w:t>
      </w:r>
      <w:r>
        <w:t xml:space="preserve"> and</w:t>
      </w:r>
    </w:p>
    <w:p w14:paraId="15249987" w14:textId="77777777" w:rsidR="00884D89" w:rsidRDefault="00884D89" w:rsidP="00884D89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38227FEC" w14:textId="77777777" w:rsidR="00884D89" w:rsidRDefault="00884D89" w:rsidP="00884D89">
      <w:pPr>
        <w:pStyle w:val="B3"/>
      </w:pPr>
      <w:r>
        <w:t>i)</w:t>
      </w:r>
      <w:r>
        <w:tab/>
        <w:t>the &lt;mcptt-called-party-id&gt; set to the MCPTT ID of the identified MCPTT user called by the remote MCPTT user; and</w:t>
      </w:r>
    </w:p>
    <w:p w14:paraId="1E925D33" w14:textId="77777777" w:rsidR="00884D89" w:rsidRDefault="00884D89" w:rsidP="00884D89">
      <w:pPr>
        <w:pStyle w:val="B3"/>
      </w:pPr>
      <w:r>
        <w:t>ii)</w:t>
      </w:r>
      <w:r>
        <w:tab/>
        <w:t>an &lt;anyExt&gt; element containing:</w:t>
      </w:r>
    </w:p>
    <w:p w14:paraId="700E268C" w14:textId="77777777" w:rsidR="00884D89" w:rsidRDefault="00884D89" w:rsidP="00884D89">
      <w:pPr>
        <w:pStyle w:val="B4"/>
      </w:pPr>
      <w:r>
        <w:t>A)</w:t>
      </w:r>
      <w:r>
        <w:tab/>
        <w:t>the &lt;response-type&gt; element set to a value of "remotely-initiated-private-call-response</w:t>
      </w:r>
      <w:r>
        <w:rPr>
          <w:lang w:eastAsia="ko-KR"/>
        </w:rPr>
        <w:t>"</w:t>
      </w:r>
      <w:r>
        <w:t>;</w:t>
      </w:r>
    </w:p>
    <w:p w14:paraId="69E9AB76" w14:textId="77777777" w:rsidR="00884D89" w:rsidRDefault="00884D89" w:rsidP="00884D89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&lt;remotely-initiated-call-outcome&gt; element set to a value of "success"; and</w:t>
      </w:r>
    </w:p>
    <w:p w14:paraId="4463CF91" w14:textId="77777777" w:rsidR="00884D89" w:rsidRDefault="00884D89" w:rsidP="00884D89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&lt;remotely-initiated-call-outcome&gt; element set to a value of "fail";</w:t>
      </w:r>
    </w:p>
    <w:p w14:paraId="441ED7A0" w14:textId="19A1CFF3" w:rsidR="00884D89" w:rsidRPr="0073469F" w:rsidRDefault="00884D89" w:rsidP="00884D89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del w:id="12" w:author="Kiran_Samsung_#50-e_R2" w:date="2022-08-23T12:51:00Z">
        <w:r w:rsidDel="00C27BD0">
          <w:delText xml:space="preserve"> identified by the </w:delText>
        </w:r>
        <w:r w:rsidRPr="00372439" w:rsidDel="00C27BD0">
          <w:delText>MCPTT ID contained in the &lt;mcptt-calling-user-id&gt; element in the application/ vnd.3gpp.mcptt-info+xml MIME body of the received SIP MESSAGE request</w:delText>
        </w:r>
      </w:del>
      <w:r w:rsidRPr="00372439">
        <w:t>;</w:t>
      </w:r>
      <w:r>
        <w:t xml:space="preserve"> </w:t>
      </w:r>
      <w:r w:rsidRPr="0073469F">
        <w:rPr>
          <w:rFonts w:eastAsia="SimSun"/>
        </w:rPr>
        <w:t>and</w:t>
      </w:r>
    </w:p>
    <w:p w14:paraId="6E42E8D1" w14:textId="77777777" w:rsidR="00884D89" w:rsidRDefault="00884D89" w:rsidP="00884D89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bookmarkEnd w:id="2"/>
    <w:bookmarkEnd w:id="3"/>
    <w:bookmarkEnd w:id="4"/>
    <w:bookmarkEnd w:id="5"/>
    <w:bookmarkEnd w:id="6"/>
    <w:bookmarkEnd w:id="7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18FB4" w14:textId="77777777" w:rsidR="0067427C" w:rsidRDefault="0067427C">
      <w:r>
        <w:separator/>
      </w:r>
    </w:p>
  </w:endnote>
  <w:endnote w:type="continuationSeparator" w:id="0">
    <w:p w14:paraId="18354A82" w14:textId="77777777" w:rsidR="0067427C" w:rsidRDefault="00674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98A1B" w14:textId="77777777" w:rsidR="0067427C" w:rsidRDefault="0067427C">
      <w:r>
        <w:separator/>
      </w:r>
    </w:p>
  </w:footnote>
  <w:footnote w:type="continuationSeparator" w:id="0">
    <w:p w14:paraId="3F3C940E" w14:textId="77777777" w:rsidR="0067427C" w:rsidRDefault="00674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E0804"/>
    <w:multiLevelType w:val="hybridMultilevel"/>
    <w:tmpl w:val="F05ECD24"/>
    <w:lvl w:ilvl="0" w:tplc="5ECC35A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2">
    <w15:presenceInfo w15:providerId="None" w15:userId="Kiran_Samsung_#50-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4C6"/>
    <w:rsid w:val="000A6394"/>
    <w:rsid w:val="000B7FED"/>
    <w:rsid w:val="000C038A"/>
    <w:rsid w:val="000C4425"/>
    <w:rsid w:val="000C6598"/>
    <w:rsid w:val="000D44B3"/>
    <w:rsid w:val="0010733B"/>
    <w:rsid w:val="00112AFF"/>
    <w:rsid w:val="00123179"/>
    <w:rsid w:val="001300F6"/>
    <w:rsid w:val="00145D43"/>
    <w:rsid w:val="00153AEC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D7E3F"/>
    <w:rsid w:val="001E41F3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C1AAF"/>
    <w:rsid w:val="002C498B"/>
    <w:rsid w:val="002C532B"/>
    <w:rsid w:val="002D6377"/>
    <w:rsid w:val="002E472E"/>
    <w:rsid w:val="00305409"/>
    <w:rsid w:val="0033099C"/>
    <w:rsid w:val="003609EF"/>
    <w:rsid w:val="0036231A"/>
    <w:rsid w:val="00363F57"/>
    <w:rsid w:val="00374DD4"/>
    <w:rsid w:val="003908A6"/>
    <w:rsid w:val="003B336F"/>
    <w:rsid w:val="003B5DAF"/>
    <w:rsid w:val="003E1A36"/>
    <w:rsid w:val="00410371"/>
    <w:rsid w:val="004172F9"/>
    <w:rsid w:val="004242F1"/>
    <w:rsid w:val="004246D7"/>
    <w:rsid w:val="004553A2"/>
    <w:rsid w:val="00492A0D"/>
    <w:rsid w:val="004A1E8A"/>
    <w:rsid w:val="004B57B5"/>
    <w:rsid w:val="004B75B7"/>
    <w:rsid w:val="004F1F41"/>
    <w:rsid w:val="00506E4C"/>
    <w:rsid w:val="005141D9"/>
    <w:rsid w:val="0051580D"/>
    <w:rsid w:val="00543954"/>
    <w:rsid w:val="0054477D"/>
    <w:rsid w:val="00547111"/>
    <w:rsid w:val="00580A0A"/>
    <w:rsid w:val="00586B81"/>
    <w:rsid w:val="00592D74"/>
    <w:rsid w:val="005B1923"/>
    <w:rsid w:val="005B7EE5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7427C"/>
    <w:rsid w:val="00681D87"/>
    <w:rsid w:val="0069025D"/>
    <w:rsid w:val="00695808"/>
    <w:rsid w:val="006B46FB"/>
    <w:rsid w:val="006B5ADF"/>
    <w:rsid w:val="006E21FB"/>
    <w:rsid w:val="006F7EDC"/>
    <w:rsid w:val="0072688C"/>
    <w:rsid w:val="00744EC4"/>
    <w:rsid w:val="00767A6D"/>
    <w:rsid w:val="00792342"/>
    <w:rsid w:val="0079306B"/>
    <w:rsid w:val="007977A8"/>
    <w:rsid w:val="007B512A"/>
    <w:rsid w:val="007C2097"/>
    <w:rsid w:val="007D469F"/>
    <w:rsid w:val="007D6A07"/>
    <w:rsid w:val="007E452B"/>
    <w:rsid w:val="007F7259"/>
    <w:rsid w:val="008018D0"/>
    <w:rsid w:val="008040A8"/>
    <w:rsid w:val="008279FA"/>
    <w:rsid w:val="008626E7"/>
    <w:rsid w:val="00870EE7"/>
    <w:rsid w:val="00884D89"/>
    <w:rsid w:val="008863B9"/>
    <w:rsid w:val="00890066"/>
    <w:rsid w:val="00896A8E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3565F"/>
    <w:rsid w:val="00941E30"/>
    <w:rsid w:val="00970E9D"/>
    <w:rsid w:val="009777D9"/>
    <w:rsid w:val="00991B88"/>
    <w:rsid w:val="009A5753"/>
    <w:rsid w:val="009A579D"/>
    <w:rsid w:val="009E3297"/>
    <w:rsid w:val="009F734F"/>
    <w:rsid w:val="00A06183"/>
    <w:rsid w:val="00A13783"/>
    <w:rsid w:val="00A246B6"/>
    <w:rsid w:val="00A25D89"/>
    <w:rsid w:val="00A47E70"/>
    <w:rsid w:val="00A50CF0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67B97"/>
    <w:rsid w:val="00B73C21"/>
    <w:rsid w:val="00B73F84"/>
    <w:rsid w:val="00B828AB"/>
    <w:rsid w:val="00B968C8"/>
    <w:rsid w:val="00BA2FDC"/>
    <w:rsid w:val="00BA3EC5"/>
    <w:rsid w:val="00BA51D9"/>
    <w:rsid w:val="00BB5DFC"/>
    <w:rsid w:val="00BD279D"/>
    <w:rsid w:val="00BD6BB8"/>
    <w:rsid w:val="00C20901"/>
    <w:rsid w:val="00C27BD0"/>
    <w:rsid w:val="00C50A1D"/>
    <w:rsid w:val="00C66BA2"/>
    <w:rsid w:val="00C870F6"/>
    <w:rsid w:val="00C9349D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84AE9"/>
    <w:rsid w:val="00DE34CF"/>
    <w:rsid w:val="00E00049"/>
    <w:rsid w:val="00E13F3D"/>
    <w:rsid w:val="00E34898"/>
    <w:rsid w:val="00E8100D"/>
    <w:rsid w:val="00EA59A7"/>
    <w:rsid w:val="00EB09B7"/>
    <w:rsid w:val="00ED046F"/>
    <w:rsid w:val="00ED0D04"/>
    <w:rsid w:val="00EE7D7C"/>
    <w:rsid w:val="00EF2C5C"/>
    <w:rsid w:val="00F25D98"/>
    <w:rsid w:val="00F300FB"/>
    <w:rsid w:val="00F328DC"/>
    <w:rsid w:val="00F61657"/>
    <w:rsid w:val="00F72C6B"/>
    <w:rsid w:val="00F86174"/>
    <w:rsid w:val="00FA0043"/>
    <w:rsid w:val="00FA6A78"/>
    <w:rsid w:val="00FB6386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F6D8B-1087-4C73-AE91-3564B7572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1241</Words>
  <Characters>7077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24</cp:revision>
  <cp:lastPrinted>1900-01-01T06:00:00Z</cp:lastPrinted>
  <dcterms:created xsi:type="dcterms:W3CDTF">2022-08-10T08:45:00Z</dcterms:created>
  <dcterms:modified xsi:type="dcterms:W3CDTF">2022-08-23T07:29:00Z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